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47970610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D830C7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 w:rsidR="00D92D6D" w:rsidRPr="00D92D6D">
        <w:rPr>
          <w:rFonts w:cs="Arial"/>
          <w:bCs/>
          <w:sz w:val="24"/>
          <w:lang w:eastAsia="ja-JP"/>
        </w:rPr>
        <w:t xml:space="preserve"> 260098</w:t>
      </w:r>
    </w:p>
    <w:p w14:paraId="20B872BF" w14:textId="4CEC967E" w:rsidR="005C63E2" w:rsidRDefault="00790E2C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Goteborg</w:t>
      </w:r>
      <w:r w:rsidR="005C63E2">
        <w:rPr>
          <w:b/>
          <w:sz w:val="24"/>
        </w:rPr>
        <w:t xml:space="preserve">, </w:t>
      </w:r>
      <w:r w:rsidR="009B71A7">
        <w:rPr>
          <w:b/>
          <w:sz w:val="24"/>
          <w:lang w:eastAsia="zh-CN"/>
        </w:rPr>
        <w:t>Sweden</w:t>
      </w:r>
      <w:r w:rsidR="005C63E2">
        <w:rPr>
          <w:b/>
          <w:sz w:val="24"/>
        </w:rPr>
        <w:t xml:space="preserve">, </w:t>
      </w:r>
      <w:r w:rsidR="00D34C4F">
        <w:rPr>
          <w:b/>
          <w:sz w:val="24"/>
          <w:lang w:eastAsia="zh-CN"/>
        </w:rPr>
        <w:t>9-13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E749AD">
        <w:rPr>
          <w:b/>
          <w:sz w:val="24"/>
          <w:lang w:eastAsia="zh-CN"/>
        </w:rPr>
        <w:t>February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BF0F7E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7EF71022" w:rsidR="001E41F3" w:rsidRPr="00410371" w:rsidRDefault="00664B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D92D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5245755E" w:rsidR="001E41F3" w:rsidRPr="00410371" w:rsidRDefault="002C2F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65A09CEB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422A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4CCB8AD3" w:rsidR="001E41F3" w:rsidRDefault="00840218">
            <w:pPr>
              <w:pStyle w:val="CRCoverPage"/>
              <w:spacing w:after="0"/>
              <w:ind w:left="100"/>
              <w:rPr>
                <w:noProof/>
              </w:rPr>
            </w:pPr>
            <w:r w:rsidRPr="00840218">
              <w:t xml:space="preserve">ZTE Corporation, </w:t>
            </w:r>
            <w:proofErr w:type="spellStart"/>
            <w:r w:rsidRPr="00840218">
              <w:t>Jio</w:t>
            </w:r>
            <w:proofErr w:type="spellEnd"/>
            <w:r w:rsidRPr="00840218">
              <w:t xml:space="preserve"> Platforms, China Unicom, China Telecom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589C78A4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C2F05">
              <w:rPr>
                <w:noProof/>
              </w:rPr>
              <w:t>02-09</w:t>
            </w:r>
            <w:bookmarkStart w:id="4" w:name="_GoBack"/>
            <w:bookmarkEnd w:id="4"/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0CF0D08E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08D0">
              <w:rPr>
                <w:noProof/>
              </w:rPr>
              <w:t>9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217BB16A" w:rsidR="008863B9" w:rsidRDefault="008863B9" w:rsidP="007149B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7B9B6" w14:textId="77777777" w:rsidR="00A47433" w:rsidRDefault="00A47433">
      <w:r>
        <w:separator/>
      </w:r>
    </w:p>
  </w:endnote>
  <w:endnote w:type="continuationSeparator" w:id="0">
    <w:p w14:paraId="1209036D" w14:textId="77777777" w:rsidR="00A47433" w:rsidRDefault="00A4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D919D" w14:textId="77777777" w:rsidR="00A47433" w:rsidRDefault="00A47433">
      <w:r>
        <w:separator/>
      </w:r>
    </w:p>
  </w:footnote>
  <w:footnote w:type="continuationSeparator" w:id="0">
    <w:p w14:paraId="71DB7522" w14:textId="77777777" w:rsidR="00A47433" w:rsidRDefault="00A47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67808"/>
    <w:rsid w:val="000A08D0"/>
    <w:rsid w:val="000A6394"/>
    <w:rsid w:val="000B7FED"/>
    <w:rsid w:val="000C038A"/>
    <w:rsid w:val="000C6598"/>
    <w:rsid w:val="000D44B3"/>
    <w:rsid w:val="000E693C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E41F3"/>
    <w:rsid w:val="00241422"/>
    <w:rsid w:val="0026004D"/>
    <w:rsid w:val="002640DD"/>
    <w:rsid w:val="00275D12"/>
    <w:rsid w:val="00284FEB"/>
    <w:rsid w:val="002860C4"/>
    <w:rsid w:val="002B5741"/>
    <w:rsid w:val="002C135A"/>
    <w:rsid w:val="002C2F05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3E2FAE"/>
    <w:rsid w:val="00410371"/>
    <w:rsid w:val="004242F1"/>
    <w:rsid w:val="004668B1"/>
    <w:rsid w:val="0047053A"/>
    <w:rsid w:val="004B3A9C"/>
    <w:rsid w:val="004B75B7"/>
    <w:rsid w:val="004C3E0A"/>
    <w:rsid w:val="004F0DD8"/>
    <w:rsid w:val="005141D9"/>
    <w:rsid w:val="0051580D"/>
    <w:rsid w:val="00547111"/>
    <w:rsid w:val="005538B9"/>
    <w:rsid w:val="005612DB"/>
    <w:rsid w:val="00592D74"/>
    <w:rsid w:val="005C63E2"/>
    <w:rsid w:val="005E2C44"/>
    <w:rsid w:val="00621188"/>
    <w:rsid w:val="006257ED"/>
    <w:rsid w:val="0063799D"/>
    <w:rsid w:val="006422A6"/>
    <w:rsid w:val="00653DE4"/>
    <w:rsid w:val="00664BB9"/>
    <w:rsid w:val="00665C47"/>
    <w:rsid w:val="00695808"/>
    <w:rsid w:val="006B46FB"/>
    <w:rsid w:val="006D1A67"/>
    <w:rsid w:val="006E21FB"/>
    <w:rsid w:val="007149B7"/>
    <w:rsid w:val="00720808"/>
    <w:rsid w:val="00790E2C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40218"/>
    <w:rsid w:val="008410C8"/>
    <w:rsid w:val="008469BF"/>
    <w:rsid w:val="008626E7"/>
    <w:rsid w:val="00870EE7"/>
    <w:rsid w:val="008863B9"/>
    <w:rsid w:val="008A45A6"/>
    <w:rsid w:val="008A70A1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B71A7"/>
    <w:rsid w:val="009C7A00"/>
    <w:rsid w:val="009C7C27"/>
    <w:rsid w:val="009E3297"/>
    <w:rsid w:val="009E6632"/>
    <w:rsid w:val="009F734F"/>
    <w:rsid w:val="00A246B6"/>
    <w:rsid w:val="00A47433"/>
    <w:rsid w:val="00A47E70"/>
    <w:rsid w:val="00A50CF0"/>
    <w:rsid w:val="00A7671C"/>
    <w:rsid w:val="00AA2CBC"/>
    <w:rsid w:val="00AC5820"/>
    <w:rsid w:val="00AD1CD8"/>
    <w:rsid w:val="00AE1770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BF0F7E"/>
    <w:rsid w:val="00C05D87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34C4F"/>
    <w:rsid w:val="00D4024A"/>
    <w:rsid w:val="00D50255"/>
    <w:rsid w:val="00D66520"/>
    <w:rsid w:val="00D830C7"/>
    <w:rsid w:val="00D84AE9"/>
    <w:rsid w:val="00D92D6D"/>
    <w:rsid w:val="00DE34CF"/>
    <w:rsid w:val="00E13F3D"/>
    <w:rsid w:val="00E34898"/>
    <w:rsid w:val="00E42680"/>
    <w:rsid w:val="00E707A3"/>
    <w:rsid w:val="00E749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CEF29-2CB6-4FA2-8CAF-71A09833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22</cp:revision>
  <cp:lastPrinted>1899-12-31T23:00:00Z</cp:lastPrinted>
  <dcterms:created xsi:type="dcterms:W3CDTF">2025-11-05T07:02:00Z</dcterms:created>
  <dcterms:modified xsi:type="dcterms:W3CDTF">2026-01-30T02:29:00Z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